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281" w:rsidRPr="002F6018" w:rsidRDefault="002F6018" w:rsidP="006D0BEF">
      <w:pPr>
        <w:jc w:val="center"/>
        <w:rPr>
          <w:rFonts w:ascii="Arial" w:hAnsi="Arial" w:cs="Arial"/>
          <w:b/>
          <w:szCs w:val="24"/>
        </w:rPr>
      </w:pPr>
      <w:r w:rsidRPr="002F6018">
        <w:rPr>
          <w:rFonts w:ascii="Arial" w:hAnsi="Arial" w:cs="Arial"/>
          <w:b/>
          <w:szCs w:val="24"/>
        </w:rPr>
        <w:t>от 02.12.2024                                                                        № 4920-ПА</w:t>
      </w:r>
    </w:p>
    <w:p w:rsidR="00397281" w:rsidRPr="002F6018" w:rsidRDefault="00397281" w:rsidP="006D0BEF">
      <w:pPr>
        <w:jc w:val="center"/>
        <w:rPr>
          <w:rFonts w:ascii="Arial" w:hAnsi="Arial" w:cs="Arial"/>
          <w:b/>
          <w:szCs w:val="24"/>
        </w:rPr>
      </w:pPr>
    </w:p>
    <w:p w:rsidR="00F378F4" w:rsidRPr="002F6018" w:rsidRDefault="00F378F4" w:rsidP="006D0BEF">
      <w:pPr>
        <w:jc w:val="center"/>
        <w:rPr>
          <w:rFonts w:ascii="Arial" w:hAnsi="Arial" w:cs="Arial"/>
          <w:b/>
          <w:szCs w:val="24"/>
        </w:rPr>
      </w:pPr>
    </w:p>
    <w:p w:rsidR="00435D05" w:rsidRPr="002F6018" w:rsidRDefault="00337574" w:rsidP="00435D05">
      <w:pPr>
        <w:autoSpaceDE w:val="0"/>
        <w:autoSpaceDN w:val="0"/>
        <w:adjustRightInd w:val="0"/>
        <w:jc w:val="center"/>
        <w:rPr>
          <w:rFonts w:ascii="Arial" w:hAnsi="Arial" w:cs="Arial"/>
          <w:b/>
          <w:szCs w:val="24"/>
        </w:rPr>
      </w:pPr>
      <w:r w:rsidRPr="002F6018">
        <w:rPr>
          <w:rFonts w:ascii="Arial" w:hAnsi="Arial" w:cs="Arial"/>
          <w:b/>
          <w:szCs w:val="24"/>
        </w:rPr>
        <w:t xml:space="preserve">Об утверждении схемы </w:t>
      </w:r>
      <w:r w:rsidR="00435D05" w:rsidRPr="002F6018">
        <w:rPr>
          <w:rFonts w:ascii="Arial" w:hAnsi="Arial" w:cs="Arial"/>
          <w:b/>
          <w:szCs w:val="24"/>
        </w:rPr>
        <w:t xml:space="preserve">размещения гаражей, являющихся некапитальными сооружениями,  стоянок технических или других средств передвижения инвалидов вблизи их места жительства на территории </w:t>
      </w:r>
      <w:r w:rsidR="00A1355A" w:rsidRPr="002F6018">
        <w:rPr>
          <w:rFonts w:ascii="Arial" w:hAnsi="Arial" w:cs="Arial"/>
          <w:b/>
          <w:szCs w:val="24"/>
        </w:rPr>
        <w:t xml:space="preserve"> </w:t>
      </w:r>
      <w:r w:rsidR="005278E5" w:rsidRPr="002F6018">
        <w:rPr>
          <w:rFonts w:ascii="Arial" w:hAnsi="Arial" w:cs="Arial"/>
          <w:b/>
          <w:szCs w:val="24"/>
        </w:rPr>
        <w:t>городского округа</w:t>
      </w:r>
      <w:r w:rsidR="00435D05" w:rsidRPr="002F6018">
        <w:rPr>
          <w:rFonts w:ascii="Arial" w:hAnsi="Arial" w:cs="Arial"/>
          <w:b/>
          <w:szCs w:val="24"/>
        </w:rPr>
        <w:t xml:space="preserve"> Люберцы</w:t>
      </w:r>
      <w:r w:rsidR="005278E5" w:rsidRPr="002F6018">
        <w:rPr>
          <w:rFonts w:ascii="Arial" w:hAnsi="Arial" w:cs="Arial"/>
          <w:b/>
          <w:szCs w:val="24"/>
        </w:rPr>
        <w:t xml:space="preserve"> Московской области</w:t>
      </w:r>
    </w:p>
    <w:p w:rsidR="009B01FE" w:rsidRPr="002F6018" w:rsidRDefault="009B01FE" w:rsidP="002E2D2A">
      <w:pPr>
        <w:jc w:val="center"/>
        <w:rPr>
          <w:rFonts w:ascii="Arial" w:hAnsi="Arial" w:cs="Arial"/>
          <w:b/>
          <w:szCs w:val="24"/>
        </w:rPr>
      </w:pPr>
    </w:p>
    <w:p w:rsidR="00F7554F" w:rsidRPr="002F6018" w:rsidRDefault="00F7554F" w:rsidP="006D0BEF">
      <w:pPr>
        <w:jc w:val="center"/>
        <w:rPr>
          <w:rFonts w:ascii="Arial" w:hAnsi="Arial" w:cs="Arial"/>
          <w:b/>
          <w:szCs w:val="24"/>
        </w:rPr>
      </w:pPr>
    </w:p>
    <w:p w:rsidR="00F378F4" w:rsidRPr="002F6018" w:rsidRDefault="009B01FE" w:rsidP="007901B0">
      <w:pPr>
        <w:ind w:right="-142" w:firstLine="709"/>
        <w:jc w:val="both"/>
        <w:rPr>
          <w:rFonts w:ascii="Arial" w:hAnsi="Arial" w:cs="Arial"/>
          <w:szCs w:val="24"/>
        </w:rPr>
      </w:pPr>
      <w:proofErr w:type="gramStart"/>
      <w:r w:rsidRPr="002F6018">
        <w:rPr>
          <w:rFonts w:ascii="Arial" w:hAnsi="Arial" w:cs="Arial"/>
          <w:szCs w:val="24"/>
        </w:rPr>
        <w:t xml:space="preserve">В соответствии со ст. </w:t>
      </w:r>
      <w:r w:rsidR="00B42C4F" w:rsidRPr="002F6018">
        <w:rPr>
          <w:rFonts w:ascii="Arial" w:hAnsi="Arial" w:cs="Arial"/>
          <w:szCs w:val="24"/>
        </w:rPr>
        <w:t>39.</w:t>
      </w:r>
      <w:r w:rsidR="00435D05" w:rsidRPr="002F6018">
        <w:rPr>
          <w:rFonts w:ascii="Arial" w:hAnsi="Arial" w:cs="Arial"/>
          <w:szCs w:val="24"/>
        </w:rPr>
        <w:t>36</w:t>
      </w:r>
      <w:r w:rsidR="005278E5" w:rsidRPr="002F6018">
        <w:rPr>
          <w:rFonts w:ascii="Arial" w:hAnsi="Arial" w:cs="Arial"/>
          <w:szCs w:val="24"/>
        </w:rPr>
        <w:t>-1</w:t>
      </w:r>
      <w:r w:rsidRPr="002F6018">
        <w:rPr>
          <w:rFonts w:ascii="Arial" w:hAnsi="Arial" w:cs="Arial"/>
          <w:szCs w:val="24"/>
        </w:rPr>
        <w:t xml:space="preserve"> Земельного кодекса Российской Федерации, Федеральным законом от 06.10.2003 № 131-ФЗ «Об общих принципах организации местного самоуправления в Российской Федерации», Законом Московской области от 07.06.1996 №23/96-ОЗ  «О регулировании земельных отношений в Московской области», Законом Московской области от 10.12.2020 №270/2020-ОЗ «О наделении органов местного самоуправления муниципальных образований Московской области отдельными государственными полномочиями Московской области в</w:t>
      </w:r>
      <w:proofErr w:type="gramEnd"/>
      <w:r w:rsidRPr="002F6018">
        <w:rPr>
          <w:rFonts w:ascii="Arial" w:hAnsi="Arial" w:cs="Arial"/>
          <w:szCs w:val="24"/>
        </w:rPr>
        <w:t xml:space="preserve"> </w:t>
      </w:r>
      <w:proofErr w:type="gramStart"/>
      <w:r w:rsidRPr="002F6018">
        <w:rPr>
          <w:rFonts w:ascii="Arial" w:hAnsi="Arial" w:cs="Arial"/>
          <w:szCs w:val="24"/>
        </w:rPr>
        <w:t xml:space="preserve">области земельных отношений», </w:t>
      </w:r>
      <w:r w:rsidR="00435D05" w:rsidRPr="002F6018">
        <w:rPr>
          <w:rFonts w:ascii="Arial" w:hAnsi="Arial" w:cs="Arial"/>
          <w:szCs w:val="24"/>
        </w:rPr>
        <w:t>Постановлением Правительства Московской области от 22.06.2022 № 658/19 «Об утверждении Порядка использования земель или земельных участков, находящихся</w:t>
      </w:r>
      <w:r w:rsidR="002F6018">
        <w:rPr>
          <w:rFonts w:ascii="Arial" w:hAnsi="Arial" w:cs="Arial"/>
          <w:szCs w:val="24"/>
        </w:rPr>
        <w:t xml:space="preserve"> в</w:t>
      </w:r>
      <w:r w:rsidR="00435D05" w:rsidRPr="002F6018">
        <w:rPr>
          <w:rFonts w:ascii="Arial" w:hAnsi="Arial" w:cs="Arial"/>
          <w:szCs w:val="24"/>
        </w:rPr>
        <w:t xml:space="preserve"> государственной или муниципальной собственности, для возведения гражданами гаражей, являющихся некапитальными сооружениями, либо для стоянки технических или других средств передвижения инвалидов вблизи их места жительства», </w:t>
      </w:r>
      <w:r w:rsidR="007035A4" w:rsidRPr="002F6018">
        <w:rPr>
          <w:rFonts w:ascii="Arial" w:hAnsi="Arial" w:cs="Arial"/>
          <w:szCs w:val="24"/>
        </w:rPr>
        <w:t>Постановлением Правительства Московской области от 29.09.2021 № 943/30 «Об утверждении Порядка утверждения органами местного самоуправления</w:t>
      </w:r>
      <w:proofErr w:type="gramEnd"/>
      <w:r w:rsidR="007035A4" w:rsidRPr="002F6018">
        <w:rPr>
          <w:rFonts w:ascii="Arial" w:hAnsi="Arial" w:cs="Arial"/>
          <w:szCs w:val="24"/>
        </w:rPr>
        <w:t xml:space="preserve"> </w:t>
      </w:r>
      <w:proofErr w:type="gramStart"/>
      <w:r w:rsidR="007035A4" w:rsidRPr="002F6018">
        <w:rPr>
          <w:rFonts w:ascii="Arial" w:hAnsi="Arial" w:cs="Arial"/>
          <w:szCs w:val="24"/>
        </w:rPr>
        <w:t xml:space="preserve">муниципальных образований Московской области схем размещения гаражей, являющихся некапитальными сооружениями, стоянок технических или других средств передвижения инвалидов вблизи их места жительства», </w:t>
      </w:r>
      <w:r w:rsidRPr="002F6018">
        <w:rPr>
          <w:rFonts w:ascii="Arial" w:hAnsi="Arial" w:cs="Arial"/>
          <w:szCs w:val="24"/>
        </w:rPr>
        <w:t xml:space="preserve">Распоряжением Министерства имущественных отношений Московской области от 19.01.2017 № 13ВР-44, Уставом городского округа Люберцы Московской области, Распоряжением администрации муниципального образования городской округ </w:t>
      </w:r>
      <w:r w:rsidR="00A1762F" w:rsidRPr="002F6018">
        <w:rPr>
          <w:rFonts w:ascii="Arial" w:hAnsi="Arial" w:cs="Arial"/>
          <w:szCs w:val="24"/>
        </w:rPr>
        <w:t>Люберцы Московской области от 29</w:t>
      </w:r>
      <w:r w:rsidRPr="002F6018">
        <w:rPr>
          <w:rFonts w:ascii="Arial" w:hAnsi="Arial" w:cs="Arial"/>
          <w:szCs w:val="24"/>
        </w:rPr>
        <w:t>.</w:t>
      </w:r>
      <w:r w:rsidR="00A1762F" w:rsidRPr="002F6018">
        <w:rPr>
          <w:rFonts w:ascii="Arial" w:hAnsi="Arial" w:cs="Arial"/>
          <w:szCs w:val="24"/>
        </w:rPr>
        <w:t>12.2023</w:t>
      </w:r>
      <w:r w:rsidRPr="002F6018">
        <w:rPr>
          <w:rFonts w:ascii="Arial" w:hAnsi="Arial" w:cs="Arial"/>
          <w:szCs w:val="24"/>
        </w:rPr>
        <w:t xml:space="preserve"> № </w:t>
      </w:r>
      <w:r w:rsidR="00A1762F" w:rsidRPr="002F6018">
        <w:rPr>
          <w:rFonts w:ascii="Arial" w:hAnsi="Arial" w:cs="Arial"/>
          <w:szCs w:val="24"/>
        </w:rPr>
        <w:t>153</w:t>
      </w:r>
      <w:r w:rsidRPr="002F6018">
        <w:rPr>
          <w:rFonts w:ascii="Arial" w:hAnsi="Arial" w:cs="Arial"/>
          <w:szCs w:val="24"/>
        </w:rPr>
        <w:t xml:space="preserve">-РА «О наделении полномочиями  заместителя Главы </w:t>
      </w:r>
      <w:r w:rsidR="00B22948" w:rsidRPr="002F6018">
        <w:rPr>
          <w:rFonts w:ascii="Arial" w:hAnsi="Arial" w:cs="Arial"/>
          <w:szCs w:val="24"/>
        </w:rPr>
        <w:t>городского округа</w:t>
      </w:r>
      <w:r w:rsidRPr="002F6018">
        <w:rPr>
          <w:rFonts w:ascii="Arial" w:hAnsi="Arial" w:cs="Arial"/>
          <w:szCs w:val="24"/>
        </w:rPr>
        <w:t xml:space="preserve"> </w:t>
      </w:r>
      <w:proofErr w:type="spellStart"/>
      <w:r w:rsidRPr="002F6018">
        <w:rPr>
          <w:rFonts w:ascii="Arial" w:hAnsi="Arial" w:cs="Arial"/>
          <w:szCs w:val="24"/>
        </w:rPr>
        <w:t>Сырова</w:t>
      </w:r>
      <w:proofErr w:type="spellEnd"/>
      <w:r w:rsidRPr="002F6018">
        <w:rPr>
          <w:rFonts w:ascii="Arial" w:hAnsi="Arial" w:cs="Arial"/>
          <w:szCs w:val="24"/>
        </w:rPr>
        <w:t xml:space="preserve"> Андрея Николаевича»</w:t>
      </w:r>
      <w:r w:rsidR="00FF7221" w:rsidRPr="002F6018">
        <w:rPr>
          <w:rFonts w:ascii="Arial" w:hAnsi="Arial" w:cs="Arial"/>
          <w:szCs w:val="24"/>
        </w:rPr>
        <w:t>,</w:t>
      </w:r>
      <w:r w:rsidR="00C56D4C" w:rsidRPr="002F6018">
        <w:rPr>
          <w:rFonts w:ascii="Arial" w:hAnsi="Arial" w:cs="Arial"/>
          <w:szCs w:val="24"/>
        </w:rPr>
        <w:t xml:space="preserve"> </w:t>
      </w:r>
      <w:r w:rsidR="00912D7A" w:rsidRPr="002F6018">
        <w:rPr>
          <w:rFonts w:ascii="Arial" w:hAnsi="Arial" w:cs="Arial"/>
          <w:szCs w:val="24"/>
        </w:rPr>
        <w:t>учитывая сводное</w:t>
      </w:r>
      <w:proofErr w:type="gramEnd"/>
      <w:r w:rsidR="00370924" w:rsidRPr="002F6018">
        <w:rPr>
          <w:rFonts w:ascii="Arial" w:hAnsi="Arial" w:cs="Arial"/>
          <w:szCs w:val="24"/>
        </w:rPr>
        <w:t xml:space="preserve"> заключение Министерства имущественных отношений </w:t>
      </w:r>
      <w:r w:rsidR="00BC565B" w:rsidRPr="002F6018">
        <w:rPr>
          <w:rFonts w:ascii="Arial" w:hAnsi="Arial" w:cs="Arial"/>
          <w:szCs w:val="24"/>
        </w:rPr>
        <w:t xml:space="preserve">Московской </w:t>
      </w:r>
      <w:r w:rsidR="00976033" w:rsidRPr="002F6018">
        <w:rPr>
          <w:rFonts w:ascii="Arial" w:hAnsi="Arial" w:cs="Arial"/>
          <w:szCs w:val="24"/>
        </w:rPr>
        <w:t>области от</w:t>
      </w:r>
      <w:r w:rsidR="0086765E" w:rsidRPr="002F6018">
        <w:rPr>
          <w:rFonts w:ascii="Arial" w:hAnsi="Arial" w:cs="Arial"/>
          <w:szCs w:val="24"/>
        </w:rPr>
        <w:t xml:space="preserve"> </w:t>
      </w:r>
      <w:r w:rsidR="00A1355A" w:rsidRPr="002F6018">
        <w:rPr>
          <w:rFonts w:ascii="Arial" w:hAnsi="Arial" w:cs="Arial"/>
          <w:szCs w:val="24"/>
        </w:rPr>
        <w:t>14</w:t>
      </w:r>
      <w:r w:rsidR="00B34DD8" w:rsidRPr="002F6018">
        <w:rPr>
          <w:rFonts w:ascii="Arial" w:hAnsi="Arial" w:cs="Arial"/>
          <w:szCs w:val="24"/>
        </w:rPr>
        <w:t>.</w:t>
      </w:r>
      <w:r w:rsidR="00A1355A" w:rsidRPr="002F6018">
        <w:rPr>
          <w:rFonts w:ascii="Arial" w:hAnsi="Arial" w:cs="Arial"/>
          <w:szCs w:val="24"/>
        </w:rPr>
        <w:t>11</w:t>
      </w:r>
      <w:r w:rsidR="004A6363" w:rsidRPr="002F6018">
        <w:rPr>
          <w:rFonts w:ascii="Arial" w:hAnsi="Arial" w:cs="Arial"/>
          <w:szCs w:val="24"/>
        </w:rPr>
        <w:t>.20</w:t>
      </w:r>
      <w:r w:rsidR="00E06AAA" w:rsidRPr="002F6018">
        <w:rPr>
          <w:rFonts w:ascii="Arial" w:hAnsi="Arial" w:cs="Arial"/>
          <w:szCs w:val="24"/>
        </w:rPr>
        <w:t>2</w:t>
      </w:r>
      <w:r w:rsidR="00A1355A" w:rsidRPr="002F6018">
        <w:rPr>
          <w:rFonts w:ascii="Arial" w:hAnsi="Arial" w:cs="Arial"/>
          <w:szCs w:val="24"/>
        </w:rPr>
        <w:t>4</w:t>
      </w:r>
      <w:r w:rsidR="003842FE" w:rsidRPr="002F6018">
        <w:rPr>
          <w:rFonts w:ascii="Arial" w:hAnsi="Arial" w:cs="Arial"/>
          <w:szCs w:val="24"/>
        </w:rPr>
        <w:t xml:space="preserve"> </w:t>
      </w:r>
      <w:r w:rsidR="00435D05" w:rsidRPr="002F6018">
        <w:rPr>
          <w:rFonts w:ascii="Arial" w:hAnsi="Arial" w:cs="Arial"/>
          <w:szCs w:val="24"/>
        </w:rPr>
        <w:t xml:space="preserve"> </w:t>
      </w:r>
      <w:r w:rsidR="003842FE" w:rsidRPr="002F6018">
        <w:rPr>
          <w:rFonts w:ascii="Arial" w:hAnsi="Arial" w:cs="Arial"/>
          <w:szCs w:val="24"/>
        </w:rPr>
        <w:t>№</w:t>
      </w:r>
      <w:r w:rsidR="00897599" w:rsidRPr="002F6018">
        <w:rPr>
          <w:rFonts w:ascii="Arial" w:hAnsi="Arial" w:cs="Arial"/>
          <w:szCs w:val="24"/>
        </w:rPr>
        <w:t xml:space="preserve"> </w:t>
      </w:r>
      <w:r w:rsidR="00A1355A" w:rsidRPr="002F6018">
        <w:rPr>
          <w:rFonts w:ascii="Arial" w:hAnsi="Arial" w:cs="Arial"/>
          <w:szCs w:val="24"/>
        </w:rPr>
        <w:t>45</w:t>
      </w:r>
      <w:r w:rsidR="002F6018">
        <w:rPr>
          <w:rFonts w:ascii="Arial" w:hAnsi="Arial" w:cs="Arial"/>
          <w:szCs w:val="24"/>
        </w:rPr>
        <w:t xml:space="preserve"> </w:t>
      </w:r>
      <w:r w:rsidR="006A5C02" w:rsidRPr="002F6018">
        <w:rPr>
          <w:rFonts w:ascii="Arial" w:hAnsi="Arial" w:cs="Arial"/>
          <w:szCs w:val="24"/>
        </w:rPr>
        <w:t>(пункт №</w:t>
      </w:r>
      <w:r w:rsidR="004A6363" w:rsidRPr="002F6018">
        <w:rPr>
          <w:rFonts w:ascii="Arial" w:hAnsi="Arial" w:cs="Arial"/>
          <w:szCs w:val="24"/>
        </w:rPr>
        <w:t xml:space="preserve"> </w:t>
      </w:r>
      <w:r w:rsidR="00A1355A" w:rsidRPr="002F6018">
        <w:rPr>
          <w:rFonts w:ascii="Arial" w:hAnsi="Arial" w:cs="Arial"/>
          <w:szCs w:val="24"/>
        </w:rPr>
        <w:t>18</w:t>
      </w:r>
      <w:r w:rsidR="0073412C" w:rsidRPr="002F6018">
        <w:rPr>
          <w:rFonts w:ascii="Arial" w:hAnsi="Arial" w:cs="Arial"/>
          <w:szCs w:val="24"/>
        </w:rPr>
        <w:t>)</w:t>
      </w:r>
      <w:r w:rsidR="00976033" w:rsidRPr="002F6018">
        <w:rPr>
          <w:rFonts w:ascii="Arial" w:hAnsi="Arial" w:cs="Arial"/>
          <w:szCs w:val="24"/>
        </w:rPr>
        <w:t xml:space="preserve">, </w:t>
      </w:r>
      <w:r w:rsidR="00012F95" w:rsidRPr="002F6018">
        <w:rPr>
          <w:rFonts w:ascii="Arial" w:hAnsi="Arial" w:cs="Arial"/>
          <w:szCs w:val="24"/>
        </w:rPr>
        <w:t>постановляю:</w:t>
      </w:r>
    </w:p>
    <w:p w:rsidR="007901B0" w:rsidRPr="002F6018" w:rsidRDefault="007901B0" w:rsidP="00467A74">
      <w:pPr>
        <w:ind w:right="-142" w:firstLine="709"/>
        <w:jc w:val="both"/>
        <w:rPr>
          <w:rFonts w:ascii="Arial" w:hAnsi="Arial" w:cs="Arial"/>
          <w:szCs w:val="24"/>
        </w:rPr>
      </w:pPr>
      <w:r w:rsidRPr="002F6018">
        <w:rPr>
          <w:rFonts w:ascii="Arial" w:hAnsi="Arial" w:cs="Arial"/>
          <w:szCs w:val="24"/>
        </w:rPr>
        <w:t xml:space="preserve"> </w:t>
      </w:r>
      <w:r w:rsidR="00467A74" w:rsidRPr="002F6018">
        <w:rPr>
          <w:rFonts w:ascii="Arial" w:hAnsi="Arial" w:cs="Arial"/>
          <w:szCs w:val="24"/>
        </w:rPr>
        <w:t>1</w:t>
      </w:r>
      <w:r w:rsidRPr="002F6018">
        <w:rPr>
          <w:rFonts w:ascii="Arial" w:hAnsi="Arial" w:cs="Arial"/>
          <w:szCs w:val="24"/>
        </w:rPr>
        <w:t xml:space="preserve">. Утвердить схему </w:t>
      </w:r>
      <w:r w:rsidR="00435D05" w:rsidRPr="002F6018">
        <w:rPr>
          <w:rFonts w:ascii="Arial" w:hAnsi="Arial" w:cs="Arial"/>
          <w:szCs w:val="24"/>
        </w:rPr>
        <w:t>размещения гаражей, являющихся некапитальными сооружениями,  стоянок технических или других средств передвижения инвалидов вблизи их мес</w:t>
      </w:r>
      <w:r w:rsidR="005278E5" w:rsidRPr="002F6018">
        <w:rPr>
          <w:rFonts w:ascii="Arial" w:hAnsi="Arial" w:cs="Arial"/>
          <w:szCs w:val="24"/>
        </w:rPr>
        <w:t xml:space="preserve">та жительства на территории городского округа </w:t>
      </w:r>
      <w:r w:rsidR="00435D05" w:rsidRPr="002F6018">
        <w:rPr>
          <w:rFonts w:ascii="Arial" w:hAnsi="Arial" w:cs="Arial"/>
          <w:szCs w:val="24"/>
        </w:rPr>
        <w:t xml:space="preserve"> Люберцы</w:t>
      </w:r>
      <w:r w:rsidR="005278E5" w:rsidRPr="002F6018">
        <w:rPr>
          <w:rFonts w:ascii="Arial" w:hAnsi="Arial" w:cs="Arial"/>
          <w:szCs w:val="24"/>
        </w:rPr>
        <w:t xml:space="preserve"> Московской области (прилагается)</w:t>
      </w:r>
      <w:r w:rsidRPr="002F6018">
        <w:rPr>
          <w:rFonts w:ascii="Arial" w:hAnsi="Arial" w:cs="Arial"/>
          <w:szCs w:val="24"/>
        </w:rPr>
        <w:t>.</w:t>
      </w:r>
    </w:p>
    <w:p w:rsidR="00F378F4" w:rsidRPr="002F6018" w:rsidRDefault="007035A4" w:rsidP="00F378F4">
      <w:pPr>
        <w:ind w:right="-142" w:firstLine="709"/>
        <w:jc w:val="both"/>
        <w:rPr>
          <w:rFonts w:ascii="Arial" w:hAnsi="Arial" w:cs="Arial"/>
          <w:szCs w:val="24"/>
        </w:rPr>
      </w:pPr>
      <w:r w:rsidRPr="002F6018">
        <w:rPr>
          <w:rFonts w:ascii="Arial" w:hAnsi="Arial" w:cs="Arial"/>
          <w:szCs w:val="24"/>
        </w:rPr>
        <w:t>2</w:t>
      </w:r>
      <w:r w:rsidR="007901B0" w:rsidRPr="002F6018">
        <w:rPr>
          <w:rFonts w:ascii="Arial" w:hAnsi="Arial" w:cs="Arial"/>
          <w:szCs w:val="24"/>
        </w:rPr>
        <w:t>. Комитету по управлению имуществом администрации городского округа Люберцы Московской области (</w:t>
      </w:r>
      <w:proofErr w:type="spellStart"/>
      <w:r w:rsidRPr="002F6018">
        <w:rPr>
          <w:rFonts w:ascii="Arial" w:hAnsi="Arial" w:cs="Arial"/>
          <w:szCs w:val="24"/>
        </w:rPr>
        <w:t>Мусатова</w:t>
      </w:r>
      <w:proofErr w:type="spellEnd"/>
      <w:r w:rsidRPr="002F6018">
        <w:rPr>
          <w:rFonts w:ascii="Arial" w:hAnsi="Arial" w:cs="Arial"/>
          <w:szCs w:val="24"/>
        </w:rPr>
        <w:t xml:space="preserve"> В.А</w:t>
      </w:r>
      <w:r w:rsidR="007901B0" w:rsidRPr="002F6018">
        <w:rPr>
          <w:rFonts w:ascii="Arial" w:hAnsi="Arial" w:cs="Arial"/>
          <w:szCs w:val="24"/>
        </w:rPr>
        <w:t>.)</w:t>
      </w:r>
      <w:r w:rsidRPr="002F6018">
        <w:rPr>
          <w:rFonts w:ascii="Arial" w:hAnsi="Arial" w:cs="Arial"/>
          <w:szCs w:val="24"/>
        </w:rPr>
        <w:t xml:space="preserve"> </w:t>
      </w:r>
      <w:proofErr w:type="gramStart"/>
      <w:r w:rsidRPr="002F6018">
        <w:rPr>
          <w:rFonts w:ascii="Arial" w:hAnsi="Arial" w:cs="Arial"/>
          <w:szCs w:val="24"/>
        </w:rPr>
        <w:t>разместить</w:t>
      </w:r>
      <w:proofErr w:type="gramEnd"/>
      <w:r w:rsidR="000E0AA2" w:rsidRPr="002F6018">
        <w:rPr>
          <w:rFonts w:ascii="Arial" w:hAnsi="Arial" w:cs="Arial"/>
          <w:szCs w:val="24"/>
        </w:rPr>
        <w:t xml:space="preserve"> настоящее Постановление</w:t>
      </w:r>
      <w:r w:rsidRPr="002F6018">
        <w:rPr>
          <w:rFonts w:ascii="Arial" w:hAnsi="Arial" w:cs="Arial"/>
          <w:szCs w:val="24"/>
        </w:rPr>
        <w:t xml:space="preserve"> на официальном сайте администрации в сети «Интернет»</w:t>
      </w:r>
      <w:r w:rsidR="007901B0" w:rsidRPr="002F6018">
        <w:rPr>
          <w:rFonts w:ascii="Arial" w:hAnsi="Arial" w:cs="Arial"/>
          <w:szCs w:val="24"/>
        </w:rPr>
        <w:t>.</w:t>
      </w:r>
    </w:p>
    <w:p w:rsidR="00012F9A" w:rsidRPr="002F6018" w:rsidRDefault="007035A4" w:rsidP="00F378F4">
      <w:pPr>
        <w:ind w:firstLine="709"/>
        <w:jc w:val="both"/>
        <w:rPr>
          <w:rFonts w:ascii="Arial" w:hAnsi="Arial" w:cs="Arial"/>
          <w:szCs w:val="24"/>
        </w:rPr>
      </w:pPr>
      <w:r w:rsidRPr="002F6018">
        <w:rPr>
          <w:rFonts w:ascii="Arial" w:hAnsi="Arial" w:cs="Arial"/>
          <w:szCs w:val="24"/>
        </w:rPr>
        <w:t>3</w:t>
      </w:r>
      <w:r w:rsidR="007901B0" w:rsidRPr="002F6018">
        <w:rPr>
          <w:rFonts w:ascii="Arial" w:hAnsi="Arial" w:cs="Arial"/>
          <w:szCs w:val="24"/>
        </w:rPr>
        <w:t xml:space="preserve">. </w:t>
      </w:r>
      <w:proofErr w:type="gramStart"/>
      <w:r w:rsidR="007901B0" w:rsidRPr="002F6018">
        <w:rPr>
          <w:rFonts w:ascii="Arial" w:hAnsi="Arial" w:cs="Arial"/>
          <w:szCs w:val="24"/>
        </w:rPr>
        <w:t>Контроль за</w:t>
      </w:r>
      <w:proofErr w:type="gramEnd"/>
      <w:r w:rsidR="007901B0" w:rsidRPr="002F6018">
        <w:rPr>
          <w:rFonts w:ascii="Arial" w:hAnsi="Arial" w:cs="Arial"/>
          <w:szCs w:val="24"/>
        </w:rPr>
        <w:t xml:space="preserve"> исполнением настоящего Постановления оставляю за собой.</w:t>
      </w:r>
    </w:p>
    <w:p w:rsidR="002E2D2A" w:rsidRPr="002F6018" w:rsidRDefault="002E2D2A" w:rsidP="00012F9A">
      <w:pPr>
        <w:jc w:val="both"/>
        <w:rPr>
          <w:rFonts w:ascii="Arial" w:hAnsi="Arial" w:cs="Arial"/>
          <w:szCs w:val="24"/>
        </w:rPr>
      </w:pPr>
    </w:p>
    <w:p w:rsidR="00316207" w:rsidRPr="002F6018" w:rsidRDefault="00316207" w:rsidP="00012F9A">
      <w:pPr>
        <w:jc w:val="both"/>
        <w:rPr>
          <w:rFonts w:ascii="Arial" w:hAnsi="Arial" w:cs="Arial"/>
          <w:szCs w:val="24"/>
        </w:rPr>
      </w:pPr>
    </w:p>
    <w:p w:rsidR="00467A74" w:rsidRPr="002F6018" w:rsidRDefault="00467A74" w:rsidP="00012F9A">
      <w:pPr>
        <w:jc w:val="both"/>
        <w:rPr>
          <w:rFonts w:ascii="Arial" w:hAnsi="Arial" w:cs="Arial"/>
          <w:szCs w:val="24"/>
        </w:rPr>
      </w:pPr>
    </w:p>
    <w:p w:rsidR="00012F9A" w:rsidRPr="002F6018" w:rsidRDefault="00AB3BF4" w:rsidP="00044A21">
      <w:pPr>
        <w:jc w:val="both"/>
        <w:rPr>
          <w:rFonts w:ascii="Arial" w:hAnsi="Arial" w:cs="Arial"/>
          <w:szCs w:val="24"/>
        </w:rPr>
      </w:pPr>
      <w:r w:rsidRPr="002F6018">
        <w:rPr>
          <w:rFonts w:ascii="Arial" w:hAnsi="Arial" w:cs="Arial"/>
          <w:szCs w:val="24"/>
        </w:rPr>
        <w:t>З</w:t>
      </w:r>
      <w:r w:rsidR="00623718" w:rsidRPr="002F6018">
        <w:rPr>
          <w:rFonts w:ascii="Arial" w:hAnsi="Arial" w:cs="Arial"/>
          <w:szCs w:val="24"/>
        </w:rPr>
        <w:t>аместитель</w:t>
      </w:r>
      <w:r w:rsidRPr="002F6018">
        <w:rPr>
          <w:rFonts w:ascii="Arial" w:hAnsi="Arial" w:cs="Arial"/>
          <w:szCs w:val="24"/>
        </w:rPr>
        <w:t xml:space="preserve"> </w:t>
      </w:r>
      <w:r w:rsidR="009F1ACE" w:rsidRPr="002F6018">
        <w:rPr>
          <w:rFonts w:ascii="Arial" w:hAnsi="Arial" w:cs="Arial"/>
          <w:szCs w:val="24"/>
        </w:rPr>
        <w:t xml:space="preserve">Главы </w:t>
      </w:r>
      <w:r w:rsidR="00A121D8" w:rsidRPr="002F6018">
        <w:rPr>
          <w:rFonts w:ascii="Arial" w:hAnsi="Arial" w:cs="Arial"/>
          <w:szCs w:val="24"/>
        </w:rPr>
        <w:t xml:space="preserve"> </w:t>
      </w:r>
      <w:r w:rsidR="00B22948" w:rsidRPr="002F6018">
        <w:rPr>
          <w:rFonts w:ascii="Arial" w:hAnsi="Arial" w:cs="Arial"/>
          <w:szCs w:val="24"/>
        </w:rPr>
        <w:t xml:space="preserve">                </w:t>
      </w:r>
      <w:r w:rsidR="00B22948" w:rsidRPr="002F6018">
        <w:rPr>
          <w:rFonts w:ascii="Arial" w:hAnsi="Arial" w:cs="Arial"/>
          <w:szCs w:val="24"/>
        </w:rPr>
        <w:tab/>
      </w:r>
      <w:r w:rsidR="00B22948" w:rsidRPr="002F6018">
        <w:rPr>
          <w:rFonts w:ascii="Arial" w:hAnsi="Arial" w:cs="Arial"/>
          <w:szCs w:val="24"/>
        </w:rPr>
        <w:tab/>
      </w:r>
      <w:r w:rsidR="00E03A84" w:rsidRPr="002F6018">
        <w:rPr>
          <w:rFonts w:ascii="Arial" w:hAnsi="Arial" w:cs="Arial"/>
          <w:szCs w:val="24"/>
        </w:rPr>
        <w:tab/>
      </w:r>
      <w:r w:rsidR="009F1ACE" w:rsidRPr="002F6018">
        <w:rPr>
          <w:rFonts w:ascii="Arial" w:hAnsi="Arial" w:cs="Arial"/>
          <w:szCs w:val="24"/>
        </w:rPr>
        <w:tab/>
      </w:r>
      <w:r w:rsidR="00E03A84" w:rsidRPr="002F6018">
        <w:rPr>
          <w:rFonts w:ascii="Arial" w:hAnsi="Arial" w:cs="Arial"/>
          <w:szCs w:val="24"/>
        </w:rPr>
        <w:tab/>
      </w:r>
      <w:r w:rsidR="00044A21" w:rsidRPr="002F6018">
        <w:rPr>
          <w:rFonts w:ascii="Arial" w:hAnsi="Arial" w:cs="Arial"/>
          <w:szCs w:val="24"/>
        </w:rPr>
        <w:t xml:space="preserve">               </w:t>
      </w:r>
      <w:r w:rsidRPr="002F6018">
        <w:rPr>
          <w:rFonts w:ascii="Arial" w:hAnsi="Arial" w:cs="Arial"/>
          <w:szCs w:val="24"/>
        </w:rPr>
        <w:tab/>
        <w:t xml:space="preserve"> </w:t>
      </w:r>
      <w:r w:rsidR="00E81325" w:rsidRPr="002F6018">
        <w:rPr>
          <w:rFonts w:ascii="Arial" w:hAnsi="Arial" w:cs="Arial"/>
          <w:szCs w:val="24"/>
        </w:rPr>
        <w:t xml:space="preserve"> </w:t>
      </w:r>
      <w:r w:rsidR="000E0AA2" w:rsidRPr="002F6018">
        <w:rPr>
          <w:rFonts w:ascii="Arial" w:hAnsi="Arial" w:cs="Arial"/>
          <w:szCs w:val="24"/>
        </w:rPr>
        <w:t xml:space="preserve">  </w:t>
      </w:r>
      <w:r w:rsidRPr="002F6018">
        <w:rPr>
          <w:rFonts w:ascii="Arial" w:hAnsi="Arial" w:cs="Arial"/>
          <w:szCs w:val="24"/>
        </w:rPr>
        <w:t>А.Н. Сыров</w:t>
      </w:r>
      <w:r w:rsidR="00044A21" w:rsidRPr="002F6018">
        <w:rPr>
          <w:rFonts w:ascii="Arial" w:hAnsi="Arial" w:cs="Arial"/>
          <w:szCs w:val="24"/>
        </w:rPr>
        <w:t xml:space="preserve"> </w:t>
      </w:r>
      <w:bookmarkStart w:id="0" w:name="_GoBack"/>
      <w:bookmarkEnd w:id="0"/>
    </w:p>
    <w:sectPr w:rsidR="00012F9A" w:rsidRPr="002F6018" w:rsidSect="00A1355A">
      <w:type w:val="continuous"/>
      <w:pgSz w:w="11906" w:h="16838" w:code="9"/>
      <w:pgMar w:top="1134" w:right="851" w:bottom="1134" w:left="1418" w:header="397" w:footer="397" w:gutter="0"/>
      <w:cols w:space="720"/>
      <w:formProt w:val="0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1" w:fontKey="{38643D75-CBAF-498D-8156-85867A795A25}"/>
    <w:embedBold r:id="rId2" w:fontKey="{3F1161AC-E597-424E-8A47-7248D77B52E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35DC1"/>
    <w:multiLevelType w:val="hybridMultilevel"/>
    <w:tmpl w:val="3F7031FE"/>
    <w:lvl w:ilvl="0" w:tplc="417A7148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957770E"/>
    <w:multiLevelType w:val="hybridMultilevel"/>
    <w:tmpl w:val="26B2BCF2"/>
    <w:lvl w:ilvl="0" w:tplc="2262898C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C06E7C"/>
    <w:multiLevelType w:val="hybridMultilevel"/>
    <w:tmpl w:val="CA4ECEF0"/>
    <w:lvl w:ilvl="0" w:tplc="3200A91A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C5A7822"/>
    <w:multiLevelType w:val="singleLevel"/>
    <w:tmpl w:val="2628138A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13641487"/>
    <w:multiLevelType w:val="singleLevel"/>
    <w:tmpl w:val="5810BD2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13C065C9"/>
    <w:multiLevelType w:val="hybridMultilevel"/>
    <w:tmpl w:val="C30E8290"/>
    <w:lvl w:ilvl="0" w:tplc="BCB28806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B2E174B"/>
    <w:multiLevelType w:val="hybridMultilevel"/>
    <w:tmpl w:val="CEF8B78E"/>
    <w:lvl w:ilvl="0" w:tplc="EF424E6E">
      <w:start w:val="1"/>
      <w:numFmt w:val="decimal"/>
      <w:lvlText w:val="%1."/>
      <w:lvlJc w:val="left"/>
      <w:pPr>
        <w:ind w:left="1114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46F682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6D482B5A"/>
    <w:multiLevelType w:val="singleLevel"/>
    <w:tmpl w:val="041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9">
    <w:nsid w:val="6DE82F46"/>
    <w:multiLevelType w:val="hybridMultilevel"/>
    <w:tmpl w:val="A5AA0990"/>
    <w:lvl w:ilvl="0" w:tplc="4C84E26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3817D01"/>
    <w:multiLevelType w:val="hybridMultilevel"/>
    <w:tmpl w:val="26A26812"/>
    <w:lvl w:ilvl="0" w:tplc="9F3E75EA">
      <w:start w:val="4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85072C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>
    <w:nsid w:val="7E8D34B1"/>
    <w:multiLevelType w:val="hybridMultilevel"/>
    <w:tmpl w:val="B6E296B2"/>
    <w:lvl w:ilvl="0" w:tplc="0419000F">
      <w:start w:val="4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7"/>
  </w:num>
  <w:num w:numId="5">
    <w:abstractNumId w:val="11"/>
  </w:num>
  <w:num w:numId="6">
    <w:abstractNumId w:val="6"/>
  </w:num>
  <w:num w:numId="7">
    <w:abstractNumId w:val="9"/>
  </w:num>
  <w:num w:numId="8">
    <w:abstractNumId w:val="5"/>
  </w:num>
  <w:num w:numId="9">
    <w:abstractNumId w:val="1"/>
  </w:num>
  <w:num w:numId="10">
    <w:abstractNumId w:val="2"/>
  </w:num>
  <w:num w:numId="11">
    <w:abstractNumId w:val="0"/>
  </w:num>
  <w:num w:numId="12">
    <w:abstractNumId w:val="1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activeWritingStyle w:appName="MSWord" w:lang="ru-RU" w:vendorID="1" w:dllVersion="512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31DB"/>
    <w:rsid w:val="00003054"/>
    <w:rsid w:val="000032CE"/>
    <w:rsid w:val="00006245"/>
    <w:rsid w:val="00006E4B"/>
    <w:rsid w:val="00007F6F"/>
    <w:rsid w:val="00012F95"/>
    <w:rsid w:val="00012F9A"/>
    <w:rsid w:val="00014589"/>
    <w:rsid w:val="00014BF1"/>
    <w:rsid w:val="000152C3"/>
    <w:rsid w:val="00017721"/>
    <w:rsid w:val="000268AC"/>
    <w:rsid w:val="00027F05"/>
    <w:rsid w:val="00031745"/>
    <w:rsid w:val="00031F77"/>
    <w:rsid w:val="0003207B"/>
    <w:rsid w:val="000353BB"/>
    <w:rsid w:val="000401D2"/>
    <w:rsid w:val="00041C83"/>
    <w:rsid w:val="000422B5"/>
    <w:rsid w:val="00044A21"/>
    <w:rsid w:val="00046D4F"/>
    <w:rsid w:val="00047E0B"/>
    <w:rsid w:val="00053ED2"/>
    <w:rsid w:val="00054997"/>
    <w:rsid w:val="000553D2"/>
    <w:rsid w:val="00063347"/>
    <w:rsid w:val="00064224"/>
    <w:rsid w:val="000672A7"/>
    <w:rsid w:val="00067E8C"/>
    <w:rsid w:val="000713E1"/>
    <w:rsid w:val="00076D40"/>
    <w:rsid w:val="00080E4F"/>
    <w:rsid w:val="00081A7A"/>
    <w:rsid w:val="00084F11"/>
    <w:rsid w:val="000858BC"/>
    <w:rsid w:val="000872D2"/>
    <w:rsid w:val="00090774"/>
    <w:rsid w:val="00091308"/>
    <w:rsid w:val="0009554A"/>
    <w:rsid w:val="000968BE"/>
    <w:rsid w:val="00096EDC"/>
    <w:rsid w:val="000A14EE"/>
    <w:rsid w:val="000C1157"/>
    <w:rsid w:val="000C4D56"/>
    <w:rsid w:val="000C628B"/>
    <w:rsid w:val="000C774D"/>
    <w:rsid w:val="000D2562"/>
    <w:rsid w:val="000D58B3"/>
    <w:rsid w:val="000E05B5"/>
    <w:rsid w:val="000E0AA2"/>
    <w:rsid w:val="000F1CA0"/>
    <w:rsid w:val="000F2C33"/>
    <w:rsid w:val="000F315E"/>
    <w:rsid w:val="000F75F0"/>
    <w:rsid w:val="001053F2"/>
    <w:rsid w:val="00111195"/>
    <w:rsid w:val="001159CC"/>
    <w:rsid w:val="001227A3"/>
    <w:rsid w:val="00127070"/>
    <w:rsid w:val="00127267"/>
    <w:rsid w:val="00127B33"/>
    <w:rsid w:val="00130693"/>
    <w:rsid w:val="00130B28"/>
    <w:rsid w:val="00130BE4"/>
    <w:rsid w:val="00134691"/>
    <w:rsid w:val="001437E3"/>
    <w:rsid w:val="0014479B"/>
    <w:rsid w:val="00144FD8"/>
    <w:rsid w:val="001540FC"/>
    <w:rsid w:val="00156074"/>
    <w:rsid w:val="00157338"/>
    <w:rsid w:val="001574B8"/>
    <w:rsid w:val="0015754A"/>
    <w:rsid w:val="001575C9"/>
    <w:rsid w:val="0016400F"/>
    <w:rsid w:val="00165BB0"/>
    <w:rsid w:val="00172A8F"/>
    <w:rsid w:val="0017370F"/>
    <w:rsid w:val="00174199"/>
    <w:rsid w:val="0017489B"/>
    <w:rsid w:val="00182752"/>
    <w:rsid w:val="00184FD7"/>
    <w:rsid w:val="00185D9C"/>
    <w:rsid w:val="00187458"/>
    <w:rsid w:val="00194916"/>
    <w:rsid w:val="0019704F"/>
    <w:rsid w:val="001A0133"/>
    <w:rsid w:val="001A152A"/>
    <w:rsid w:val="001A3D28"/>
    <w:rsid w:val="001A5CDB"/>
    <w:rsid w:val="001B3684"/>
    <w:rsid w:val="001B4E21"/>
    <w:rsid w:val="001B5BF1"/>
    <w:rsid w:val="001B66AC"/>
    <w:rsid w:val="001C3AD7"/>
    <w:rsid w:val="001C4AB4"/>
    <w:rsid w:val="001C50D3"/>
    <w:rsid w:val="001D63BC"/>
    <w:rsid w:val="001E2348"/>
    <w:rsid w:val="001E2AD0"/>
    <w:rsid w:val="001E5552"/>
    <w:rsid w:val="001E64C6"/>
    <w:rsid w:val="001E696E"/>
    <w:rsid w:val="001E7322"/>
    <w:rsid w:val="001F4F60"/>
    <w:rsid w:val="001F618A"/>
    <w:rsid w:val="001F67CA"/>
    <w:rsid w:val="001F79C2"/>
    <w:rsid w:val="002069C7"/>
    <w:rsid w:val="0020703B"/>
    <w:rsid w:val="00212648"/>
    <w:rsid w:val="002130E3"/>
    <w:rsid w:val="0021668A"/>
    <w:rsid w:val="00216FE8"/>
    <w:rsid w:val="00221E5D"/>
    <w:rsid w:val="0022276B"/>
    <w:rsid w:val="00223CF2"/>
    <w:rsid w:val="0022480C"/>
    <w:rsid w:val="00227BDA"/>
    <w:rsid w:val="00231610"/>
    <w:rsid w:val="00233B49"/>
    <w:rsid w:val="00233F0C"/>
    <w:rsid w:val="00235827"/>
    <w:rsid w:val="002364C8"/>
    <w:rsid w:val="00242E6D"/>
    <w:rsid w:val="002456F5"/>
    <w:rsid w:val="00251169"/>
    <w:rsid w:val="0025263D"/>
    <w:rsid w:val="0026073F"/>
    <w:rsid w:val="00263774"/>
    <w:rsid w:val="00263D7A"/>
    <w:rsid w:val="002668D7"/>
    <w:rsid w:val="002679F6"/>
    <w:rsid w:val="0027038C"/>
    <w:rsid w:val="00281671"/>
    <w:rsid w:val="002827E3"/>
    <w:rsid w:val="00284744"/>
    <w:rsid w:val="00287DDB"/>
    <w:rsid w:val="0029241A"/>
    <w:rsid w:val="00292D23"/>
    <w:rsid w:val="002A0B4C"/>
    <w:rsid w:val="002A10FE"/>
    <w:rsid w:val="002A5498"/>
    <w:rsid w:val="002B0ED8"/>
    <w:rsid w:val="002B5761"/>
    <w:rsid w:val="002B6270"/>
    <w:rsid w:val="002C1652"/>
    <w:rsid w:val="002C7380"/>
    <w:rsid w:val="002C7FD2"/>
    <w:rsid w:val="002D1B13"/>
    <w:rsid w:val="002D328B"/>
    <w:rsid w:val="002D7B01"/>
    <w:rsid w:val="002E1C4B"/>
    <w:rsid w:val="002E2D2A"/>
    <w:rsid w:val="002E554D"/>
    <w:rsid w:val="002E5B3C"/>
    <w:rsid w:val="002E7514"/>
    <w:rsid w:val="002F1B6B"/>
    <w:rsid w:val="002F1BFD"/>
    <w:rsid w:val="002F3CF8"/>
    <w:rsid w:val="002F57AE"/>
    <w:rsid w:val="002F6018"/>
    <w:rsid w:val="00303199"/>
    <w:rsid w:val="00303B0B"/>
    <w:rsid w:val="00306DC6"/>
    <w:rsid w:val="00313238"/>
    <w:rsid w:val="003139BA"/>
    <w:rsid w:val="00316207"/>
    <w:rsid w:val="0032521B"/>
    <w:rsid w:val="00337574"/>
    <w:rsid w:val="00337CBD"/>
    <w:rsid w:val="00344E12"/>
    <w:rsid w:val="00361DB7"/>
    <w:rsid w:val="00362145"/>
    <w:rsid w:val="00362737"/>
    <w:rsid w:val="00363E56"/>
    <w:rsid w:val="00370924"/>
    <w:rsid w:val="00371004"/>
    <w:rsid w:val="00371DB8"/>
    <w:rsid w:val="00372687"/>
    <w:rsid w:val="003744E3"/>
    <w:rsid w:val="00374C81"/>
    <w:rsid w:val="003829F2"/>
    <w:rsid w:val="003842FE"/>
    <w:rsid w:val="00385239"/>
    <w:rsid w:val="0038625A"/>
    <w:rsid w:val="00387A78"/>
    <w:rsid w:val="00392C04"/>
    <w:rsid w:val="00392E20"/>
    <w:rsid w:val="00394256"/>
    <w:rsid w:val="00395219"/>
    <w:rsid w:val="003965C9"/>
    <w:rsid w:val="0039686A"/>
    <w:rsid w:val="0039691B"/>
    <w:rsid w:val="00397281"/>
    <w:rsid w:val="0039780D"/>
    <w:rsid w:val="003A299B"/>
    <w:rsid w:val="003A306A"/>
    <w:rsid w:val="003A34DC"/>
    <w:rsid w:val="003A76B5"/>
    <w:rsid w:val="003B17A9"/>
    <w:rsid w:val="003B302C"/>
    <w:rsid w:val="003B4179"/>
    <w:rsid w:val="003B7319"/>
    <w:rsid w:val="003C043D"/>
    <w:rsid w:val="003C18AA"/>
    <w:rsid w:val="003C1DAF"/>
    <w:rsid w:val="003C20E9"/>
    <w:rsid w:val="003C2D81"/>
    <w:rsid w:val="003C348B"/>
    <w:rsid w:val="003D07D1"/>
    <w:rsid w:val="003D51EB"/>
    <w:rsid w:val="003D79E8"/>
    <w:rsid w:val="003E0781"/>
    <w:rsid w:val="003E1DB1"/>
    <w:rsid w:val="003E286C"/>
    <w:rsid w:val="003E32EB"/>
    <w:rsid w:val="003E6576"/>
    <w:rsid w:val="003E7A45"/>
    <w:rsid w:val="003F16F4"/>
    <w:rsid w:val="003F26A1"/>
    <w:rsid w:val="003F5A48"/>
    <w:rsid w:val="003F5B88"/>
    <w:rsid w:val="003F5E6E"/>
    <w:rsid w:val="003F74BC"/>
    <w:rsid w:val="00402F1B"/>
    <w:rsid w:val="004035FE"/>
    <w:rsid w:val="00406999"/>
    <w:rsid w:val="00406F54"/>
    <w:rsid w:val="00407A1E"/>
    <w:rsid w:val="00411A4E"/>
    <w:rsid w:val="0041793D"/>
    <w:rsid w:val="00417F14"/>
    <w:rsid w:val="004207DF"/>
    <w:rsid w:val="0042104C"/>
    <w:rsid w:val="004301FE"/>
    <w:rsid w:val="00435D05"/>
    <w:rsid w:val="00435FFD"/>
    <w:rsid w:val="00440B6A"/>
    <w:rsid w:val="00451397"/>
    <w:rsid w:val="00453119"/>
    <w:rsid w:val="00455511"/>
    <w:rsid w:val="0045670D"/>
    <w:rsid w:val="004569AC"/>
    <w:rsid w:val="00461A17"/>
    <w:rsid w:val="00462305"/>
    <w:rsid w:val="0046366B"/>
    <w:rsid w:val="0046421F"/>
    <w:rsid w:val="00464E9E"/>
    <w:rsid w:val="00467491"/>
    <w:rsid w:val="0046762B"/>
    <w:rsid w:val="00467A74"/>
    <w:rsid w:val="0047260F"/>
    <w:rsid w:val="00473AF1"/>
    <w:rsid w:val="00474C8D"/>
    <w:rsid w:val="00476E01"/>
    <w:rsid w:val="00477153"/>
    <w:rsid w:val="0048163B"/>
    <w:rsid w:val="00481C4C"/>
    <w:rsid w:val="00482099"/>
    <w:rsid w:val="004835E5"/>
    <w:rsid w:val="004843F4"/>
    <w:rsid w:val="00485CB1"/>
    <w:rsid w:val="004907DC"/>
    <w:rsid w:val="0049099D"/>
    <w:rsid w:val="00493792"/>
    <w:rsid w:val="0049734F"/>
    <w:rsid w:val="004A06EF"/>
    <w:rsid w:val="004A1331"/>
    <w:rsid w:val="004A3C11"/>
    <w:rsid w:val="004A6309"/>
    <w:rsid w:val="004A6363"/>
    <w:rsid w:val="004B39E0"/>
    <w:rsid w:val="004B3BE2"/>
    <w:rsid w:val="004B4952"/>
    <w:rsid w:val="004B59EA"/>
    <w:rsid w:val="004B7050"/>
    <w:rsid w:val="004C2BDF"/>
    <w:rsid w:val="004D5CA8"/>
    <w:rsid w:val="004E215C"/>
    <w:rsid w:val="004E316D"/>
    <w:rsid w:val="004E4D7A"/>
    <w:rsid w:val="004E4EC3"/>
    <w:rsid w:val="004E73C5"/>
    <w:rsid w:val="004F0146"/>
    <w:rsid w:val="004F130B"/>
    <w:rsid w:val="004F15C8"/>
    <w:rsid w:val="004F41C5"/>
    <w:rsid w:val="004F5556"/>
    <w:rsid w:val="004F7956"/>
    <w:rsid w:val="004F7F91"/>
    <w:rsid w:val="00502584"/>
    <w:rsid w:val="005042F6"/>
    <w:rsid w:val="005063CE"/>
    <w:rsid w:val="00506865"/>
    <w:rsid w:val="005070E4"/>
    <w:rsid w:val="0051722A"/>
    <w:rsid w:val="005278E5"/>
    <w:rsid w:val="0053510D"/>
    <w:rsid w:val="00543E55"/>
    <w:rsid w:val="0054416F"/>
    <w:rsid w:val="00550059"/>
    <w:rsid w:val="00550CE1"/>
    <w:rsid w:val="00552DC3"/>
    <w:rsid w:val="00552F8D"/>
    <w:rsid w:val="00556658"/>
    <w:rsid w:val="005627D7"/>
    <w:rsid w:val="005662BE"/>
    <w:rsid w:val="0057114F"/>
    <w:rsid w:val="0057749A"/>
    <w:rsid w:val="00577AC7"/>
    <w:rsid w:val="00577F9E"/>
    <w:rsid w:val="0058051E"/>
    <w:rsid w:val="00583CF6"/>
    <w:rsid w:val="00583D5A"/>
    <w:rsid w:val="0058667F"/>
    <w:rsid w:val="00590710"/>
    <w:rsid w:val="00592AF1"/>
    <w:rsid w:val="005956E5"/>
    <w:rsid w:val="005A1034"/>
    <w:rsid w:val="005A177E"/>
    <w:rsid w:val="005A5BAA"/>
    <w:rsid w:val="005A6D95"/>
    <w:rsid w:val="005B1876"/>
    <w:rsid w:val="005B4982"/>
    <w:rsid w:val="005B7A30"/>
    <w:rsid w:val="005B7DD6"/>
    <w:rsid w:val="005D434A"/>
    <w:rsid w:val="005D7560"/>
    <w:rsid w:val="005E0FFC"/>
    <w:rsid w:val="005E6AB5"/>
    <w:rsid w:val="005F0B5D"/>
    <w:rsid w:val="005F143E"/>
    <w:rsid w:val="005F1FA6"/>
    <w:rsid w:val="005F47AA"/>
    <w:rsid w:val="00614436"/>
    <w:rsid w:val="00614DA1"/>
    <w:rsid w:val="0061685C"/>
    <w:rsid w:val="00622309"/>
    <w:rsid w:val="0062323F"/>
    <w:rsid w:val="00623718"/>
    <w:rsid w:val="00623D27"/>
    <w:rsid w:val="00623D7B"/>
    <w:rsid w:val="00624882"/>
    <w:rsid w:val="0062559F"/>
    <w:rsid w:val="006331D1"/>
    <w:rsid w:val="00633759"/>
    <w:rsid w:val="00641B0B"/>
    <w:rsid w:val="0064224D"/>
    <w:rsid w:val="0064237B"/>
    <w:rsid w:val="006476EE"/>
    <w:rsid w:val="00651533"/>
    <w:rsid w:val="0065177A"/>
    <w:rsid w:val="006558EA"/>
    <w:rsid w:val="00661523"/>
    <w:rsid w:val="00671FB6"/>
    <w:rsid w:val="00672801"/>
    <w:rsid w:val="006756AA"/>
    <w:rsid w:val="006802E1"/>
    <w:rsid w:val="00681279"/>
    <w:rsid w:val="006845D9"/>
    <w:rsid w:val="00684F70"/>
    <w:rsid w:val="0069053D"/>
    <w:rsid w:val="00696CA7"/>
    <w:rsid w:val="006970FC"/>
    <w:rsid w:val="006A00E2"/>
    <w:rsid w:val="006A2CDC"/>
    <w:rsid w:val="006A5604"/>
    <w:rsid w:val="006A5C02"/>
    <w:rsid w:val="006B00D4"/>
    <w:rsid w:val="006B0539"/>
    <w:rsid w:val="006B0E82"/>
    <w:rsid w:val="006B3ACF"/>
    <w:rsid w:val="006B711D"/>
    <w:rsid w:val="006C21D0"/>
    <w:rsid w:val="006C2F9B"/>
    <w:rsid w:val="006D0BEF"/>
    <w:rsid w:val="006D2C9D"/>
    <w:rsid w:val="006D491A"/>
    <w:rsid w:val="006D55D5"/>
    <w:rsid w:val="006E1269"/>
    <w:rsid w:val="006E4B3A"/>
    <w:rsid w:val="006E5B51"/>
    <w:rsid w:val="006F116F"/>
    <w:rsid w:val="006F423F"/>
    <w:rsid w:val="00701728"/>
    <w:rsid w:val="007035A4"/>
    <w:rsid w:val="0071010B"/>
    <w:rsid w:val="00710E77"/>
    <w:rsid w:val="00721F79"/>
    <w:rsid w:val="007309A7"/>
    <w:rsid w:val="007325AF"/>
    <w:rsid w:val="00732ECD"/>
    <w:rsid w:val="0073412C"/>
    <w:rsid w:val="00735682"/>
    <w:rsid w:val="007363A4"/>
    <w:rsid w:val="00741CD0"/>
    <w:rsid w:val="00742CE2"/>
    <w:rsid w:val="0074373F"/>
    <w:rsid w:val="007439E7"/>
    <w:rsid w:val="0074593D"/>
    <w:rsid w:val="007463C5"/>
    <w:rsid w:val="00750763"/>
    <w:rsid w:val="00750EFA"/>
    <w:rsid w:val="007516F9"/>
    <w:rsid w:val="007527F8"/>
    <w:rsid w:val="00755345"/>
    <w:rsid w:val="00756256"/>
    <w:rsid w:val="00760D89"/>
    <w:rsid w:val="007631EB"/>
    <w:rsid w:val="007634EF"/>
    <w:rsid w:val="00765F93"/>
    <w:rsid w:val="007704B5"/>
    <w:rsid w:val="00773D5C"/>
    <w:rsid w:val="007761EA"/>
    <w:rsid w:val="00777293"/>
    <w:rsid w:val="007777A4"/>
    <w:rsid w:val="00777AB8"/>
    <w:rsid w:val="00781B7F"/>
    <w:rsid w:val="00782529"/>
    <w:rsid w:val="00783C6B"/>
    <w:rsid w:val="00784C90"/>
    <w:rsid w:val="00787390"/>
    <w:rsid w:val="007901B0"/>
    <w:rsid w:val="007964DA"/>
    <w:rsid w:val="00796B14"/>
    <w:rsid w:val="007A30AE"/>
    <w:rsid w:val="007A35A4"/>
    <w:rsid w:val="007A4711"/>
    <w:rsid w:val="007B13D1"/>
    <w:rsid w:val="007B1CE3"/>
    <w:rsid w:val="007B230D"/>
    <w:rsid w:val="007B2FAA"/>
    <w:rsid w:val="007B335E"/>
    <w:rsid w:val="007B5362"/>
    <w:rsid w:val="007B64E0"/>
    <w:rsid w:val="007B6F56"/>
    <w:rsid w:val="007B78FE"/>
    <w:rsid w:val="007C2857"/>
    <w:rsid w:val="007C6232"/>
    <w:rsid w:val="007D7C15"/>
    <w:rsid w:val="007E0B2D"/>
    <w:rsid w:val="007E0D9D"/>
    <w:rsid w:val="007E31DB"/>
    <w:rsid w:val="007E5772"/>
    <w:rsid w:val="007F042B"/>
    <w:rsid w:val="007F205A"/>
    <w:rsid w:val="007F5F71"/>
    <w:rsid w:val="007F741A"/>
    <w:rsid w:val="0080259D"/>
    <w:rsid w:val="00803496"/>
    <w:rsid w:val="00804DCD"/>
    <w:rsid w:val="00806D10"/>
    <w:rsid w:val="008105CC"/>
    <w:rsid w:val="00814489"/>
    <w:rsid w:val="00815728"/>
    <w:rsid w:val="00817D90"/>
    <w:rsid w:val="00822C44"/>
    <w:rsid w:val="008244D3"/>
    <w:rsid w:val="00833EBB"/>
    <w:rsid w:val="008426BA"/>
    <w:rsid w:val="00843749"/>
    <w:rsid w:val="00846ADB"/>
    <w:rsid w:val="00847556"/>
    <w:rsid w:val="008476CA"/>
    <w:rsid w:val="00852136"/>
    <w:rsid w:val="008530E1"/>
    <w:rsid w:val="00854759"/>
    <w:rsid w:val="00855568"/>
    <w:rsid w:val="00855DBC"/>
    <w:rsid w:val="00855F9B"/>
    <w:rsid w:val="008579C3"/>
    <w:rsid w:val="00860086"/>
    <w:rsid w:val="00866160"/>
    <w:rsid w:val="0086660E"/>
    <w:rsid w:val="0086765E"/>
    <w:rsid w:val="00875706"/>
    <w:rsid w:val="008779D8"/>
    <w:rsid w:val="00880F62"/>
    <w:rsid w:val="008854F0"/>
    <w:rsid w:val="00886458"/>
    <w:rsid w:val="00894551"/>
    <w:rsid w:val="00896CC6"/>
    <w:rsid w:val="00897599"/>
    <w:rsid w:val="008A1109"/>
    <w:rsid w:val="008A291C"/>
    <w:rsid w:val="008A38EF"/>
    <w:rsid w:val="008A4617"/>
    <w:rsid w:val="008A4FE4"/>
    <w:rsid w:val="008A62F4"/>
    <w:rsid w:val="008A69EF"/>
    <w:rsid w:val="008B3BD7"/>
    <w:rsid w:val="008B3F44"/>
    <w:rsid w:val="008B5431"/>
    <w:rsid w:val="008B7EB3"/>
    <w:rsid w:val="008C2F60"/>
    <w:rsid w:val="008D122B"/>
    <w:rsid w:val="008D1A5E"/>
    <w:rsid w:val="008D3D2D"/>
    <w:rsid w:val="008E0794"/>
    <w:rsid w:val="008E17C3"/>
    <w:rsid w:val="008E4F1C"/>
    <w:rsid w:val="008F2BC7"/>
    <w:rsid w:val="00906745"/>
    <w:rsid w:val="0091141D"/>
    <w:rsid w:val="00912D7A"/>
    <w:rsid w:val="00913E16"/>
    <w:rsid w:val="00914B88"/>
    <w:rsid w:val="009155DF"/>
    <w:rsid w:val="009179B0"/>
    <w:rsid w:val="0092063D"/>
    <w:rsid w:val="00924A8B"/>
    <w:rsid w:val="009252DB"/>
    <w:rsid w:val="00925A08"/>
    <w:rsid w:val="00926DDF"/>
    <w:rsid w:val="009304D9"/>
    <w:rsid w:val="00930EDB"/>
    <w:rsid w:val="0093512B"/>
    <w:rsid w:val="009433E8"/>
    <w:rsid w:val="00944414"/>
    <w:rsid w:val="00945E0D"/>
    <w:rsid w:val="00946118"/>
    <w:rsid w:val="009476A8"/>
    <w:rsid w:val="009513B4"/>
    <w:rsid w:val="009558F9"/>
    <w:rsid w:val="009566CA"/>
    <w:rsid w:val="00960E91"/>
    <w:rsid w:val="009612C0"/>
    <w:rsid w:val="00963DCD"/>
    <w:rsid w:val="009641E0"/>
    <w:rsid w:val="009676E1"/>
    <w:rsid w:val="00973D73"/>
    <w:rsid w:val="0097428C"/>
    <w:rsid w:val="00976033"/>
    <w:rsid w:val="0098190C"/>
    <w:rsid w:val="009860B6"/>
    <w:rsid w:val="00986B9F"/>
    <w:rsid w:val="00987BEF"/>
    <w:rsid w:val="00987E0D"/>
    <w:rsid w:val="00991CB9"/>
    <w:rsid w:val="009952F0"/>
    <w:rsid w:val="00997A72"/>
    <w:rsid w:val="009A7965"/>
    <w:rsid w:val="009B01FE"/>
    <w:rsid w:val="009B2732"/>
    <w:rsid w:val="009B3510"/>
    <w:rsid w:val="009B662F"/>
    <w:rsid w:val="009C3437"/>
    <w:rsid w:val="009C4979"/>
    <w:rsid w:val="009C4A36"/>
    <w:rsid w:val="009C56D6"/>
    <w:rsid w:val="009C6761"/>
    <w:rsid w:val="009D0153"/>
    <w:rsid w:val="009D11FD"/>
    <w:rsid w:val="009D1251"/>
    <w:rsid w:val="009D197D"/>
    <w:rsid w:val="009D1FED"/>
    <w:rsid w:val="009D5BC5"/>
    <w:rsid w:val="009E134A"/>
    <w:rsid w:val="009E147A"/>
    <w:rsid w:val="009E2102"/>
    <w:rsid w:val="009E2564"/>
    <w:rsid w:val="009E3987"/>
    <w:rsid w:val="009E3D82"/>
    <w:rsid w:val="009E55A0"/>
    <w:rsid w:val="009E5890"/>
    <w:rsid w:val="009E70F9"/>
    <w:rsid w:val="009E751F"/>
    <w:rsid w:val="009F1ACE"/>
    <w:rsid w:val="009F3463"/>
    <w:rsid w:val="009F6D09"/>
    <w:rsid w:val="00A00DFA"/>
    <w:rsid w:val="00A01824"/>
    <w:rsid w:val="00A01AC2"/>
    <w:rsid w:val="00A03573"/>
    <w:rsid w:val="00A06992"/>
    <w:rsid w:val="00A06A10"/>
    <w:rsid w:val="00A074DF"/>
    <w:rsid w:val="00A075BA"/>
    <w:rsid w:val="00A10368"/>
    <w:rsid w:val="00A121D8"/>
    <w:rsid w:val="00A122B5"/>
    <w:rsid w:val="00A134EB"/>
    <w:rsid w:val="00A1355A"/>
    <w:rsid w:val="00A16CB8"/>
    <w:rsid w:val="00A1762F"/>
    <w:rsid w:val="00A2106E"/>
    <w:rsid w:val="00A21ECC"/>
    <w:rsid w:val="00A22B20"/>
    <w:rsid w:val="00A25EDE"/>
    <w:rsid w:val="00A27729"/>
    <w:rsid w:val="00A3443D"/>
    <w:rsid w:val="00A433A5"/>
    <w:rsid w:val="00A50738"/>
    <w:rsid w:val="00A5122E"/>
    <w:rsid w:val="00A57CEB"/>
    <w:rsid w:val="00A57EB0"/>
    <w:rsid w:val="00A610F7"/>
    <w:rsid w:val="00A62B5E"/>
    <w:rsid w:val="00A637D4"/>
    <w:rsid w:val="00A63E47"/>
    <w:rsid w:val="00A66069"/>
    <w:rsid w:val="00A66735"/>
    <w:rsid w:val="00A66791"/>
    <w:rsid w:val="00A66CCB"/>
    <w:rsid w:val="00A70D21"/>
    <w:rsid w:val="00A72508"/>
    <w:rsid w:val="00A80641"/>
    <w:rsid w:val="00A81CCD"/>
    <w:rsid w:val="00A9391C"/>
    <w:rsid w:val="00A94B1A"/>
    <w:rsid w:val="00A96091"/>
    <w:rsid w:val="00A97CBF"/>
    <w:rsid w:val="00AA0335"/>
    <w:rsid w:val="00AA0E53"/>
    <w:rsid w:val="00AA53F3"/>
    <w:rsid w:val="00AB2467"/>
    <w:rsid w:val="00AB2DB5"/>
    <w:rsid w:val="00AB3BF4"/>
    <w:rsid w:val="00AB6740"/>
    <w:rsid w:val="00AB7258"/>
    <w:rsid w:val="00AC165B"/>
    <w:rsid w:val="00AC212F"/>
    <w:rsid w:val="00AD6609"/>
    <w:rsid w:val="00AD67DA"/>
    <w:rsid w:val="00AE02F4"/>
    <w:rsid w:val="00AF2D59"/>
    <w:rsid w:val="00AF31D2"/>
    <w:rsid w:val="00AF3F71"/>
    <w:rsid w:val="00AF4033"/>
    <w:rsid w:val="00AF63A5"/>
    <w:rsid w:val="00B00185"/>
    <w:rsid w:val="00B005C2"/>
    <w:rsid w:val="00B0159A"/>
    <w:rsid w:val="00B02E20"/>
    <w:rsid w:val="00B02E79"/>
    <w:rsid w:val="00B04726"/>
    <w:rsid w:val="00B129DE"/>
    <w:rsid w:val="00B15C2F"/>
    <w:rsid w:val="00B22948"/>
    <w:rsid w:val="00B25377"/>
    <w:rsid w:val="00B31DDC"/>
    <w:rsid w:val="00B34DD8"/>
    <w:rsid w:val="00B36A31"/>
    <w:rsid w:val="00B37711"/>
    <w:rsid w:val="00B41E02"/>
    <w:rsid w:val="00B42C4F"/>
    <w:rsid w:val="00B441F9"/>
    <w:rsid w:val="00B45829"/>
    <w:rsid w:val="00B475B9"/>
    <w:rsid w:val="00B55A5F"/>
    <w:rsid w:val="00B563F5"/>
    <w:rsid w:val="00B57743"/>
    <w:rsid w:val="00B6004E"/>
    <w:rsid w:val="00B602EB"/>
    <w:rsid w:val="00B61DAA"/>
    <w:rsid w:val="00B644BD"/>
    <w:rsid w:val="00B66BE5"/>
    <w:rsid w:val="00B71387"/>
    <w:rsid w:val="00B729B8"/>
    <w:rsid w:val="00B72C83"/>
    <w:rsid w:val="00B73000"/>
    <w:rsid w:val="00B766D1"/>
    <w:rsid w:val="00B774DC"/>
    <w:rsid w:val="00B77566"/>
    <w:rsid w:val="00B86425"/>
    <w:rsid w:val="00B90735"/>
    <w:rsid w:val="00B90F86"/>
    <w:rsid w:val="00B9115E"/>
    <w:rsid w:val="00B916A0"/>
    <w:rsid w:val="00B9188A"/>
    <w:rsid w:val="00B93EE5"/>
    <w:rsid w:val="00B97A15"/>
    <w:rsid w:val="00BA0BCA"/>
    <w:rsid w:val="00BA0E1C"/>
    <w:rsid w:val="00BA1711"/>
    <w:rsid w:val="00BA4C22"/>
    <w:rsid w:val="00BA4C73"/>
    <w:rsid w:val="00BB1E31"/>
    <w:rsid w:val="00BB20FE"/>
    <w:rsid w:val="00BB3C88"/>
    <w:rsid w:val="00BB4217"/>
    <w:rsid w:val="00BB5B61"/>
    <w:rsid w:val="00BC26BF"/>
    <w:rsid w:val="00BC3B7D"/>
    <w:rsid w:val="00BC423F"/>
    <w:rsid w:val="00BC565B"/>
    <w:rsid w:val="00BC7049"/>
    <w:rsid w:val="00BD0860"/>
    <w:rsid w:val="00BD2F20"/>
    <w:rsid w:val="00BD7AB5"/>
    <w:rsid w:val="00BE0738"/>
    <w:rsid w:val="00BE143B"/>
    <w:rsid w:val="00BE2EE1"/>
    <w:rsid w:val="00BE3568"/>
    <w:rsid w:val="00BE71D7"/>
    <w:rsid w:val="00BF0456"/>
    <w:rsid w:val="00BF047B"/>
    <w:rsid w:val="00BF12EE"/>
    <w:rsid w:val="00BF1598"/>
    <w:rsid w:val="00C060C4"/>
    <w:rsid w:val="00C064CD"/>
    <w:rsid w:val="00C07446"/>
    <w:rsid w:val="00C07E92"/>
    <w:rsid w:val="00C11251"/>
    <w:rsid w:val="00C151FE"/>
    <w:rsid w:val="00C16C4E"/>
    <w:rsid w:val="00C20877"/>
    <w:rsid w:val="00C2591F"/>
    <w:rsid w:val="00C259F0"/>
    <w:rsid w:val="00C25DCB"/>
    <w:rsid w:val="00C25FD1"/>
    <w:rsid w:val="00C26995"/>
    <w:rsid w:val="00C31233"/>
    <w:rsid w:val="00C33A7B"/>
    <w:rsid w:val="00C42B4A"/>
    <w:rsid w:val="00C44984"/>
    <w:rsid w:val="00C465E2"/>
    <w:rsid w:val="00C47EA0"/>
    <w:rsid w:val="00C500FF"/>
    <w:rsid w:val="00C53955"/>
    <w:rsid w:val="00C569A2"/>
    <w:rsid w:val="00C56D4C"/>
    <w:rsid w:val="00C60268"/>
    <w:rsid w:val="00C61EEB"/>
    <w:rsid w:val="00C62828"/>
    <w:rsid w:val="00C63DCB"/>
    <w:rsid w:val="00C70B31"/>
    <w:rsid w:val="00C71EEC"/>
    <w:rsid w:val="00C72063"/>
    <w:rsid w:val="00C73081"/>
    <w:rsid w:val="00C74DC1"/>
    <w:rsid w:val="00C7692D"/>
    <w:rsid w:val="00C80514"/>
    <w:rsid w:val="00C806B2"/>
    <w:rsid w:val="00C80FB6"/>
    <w:rsid w:val="00C820BD"/>
    <w:rsid w:val="00C82566"/>
    <w:rsid w:val="00C82DD2"/>
    <w:rsid w:val="00C8332C"/>
    <w:rsid w:val="00C87188"/>
    <w:rsid w:val="00C9219D"/>
    <w:rsid w:val="00C9328C"/>
    <w:rsid w:val="00C93446"/>
    <w:rsid w:val="00C937AE"/>
    <w:rsid w:val="00C93ADB"/>
    <w:rsid w:val="00CA18F9"/>
    <w:rsid w:val="00CA1AA7"/>
    <w:rsid w:val="00CA2A0F"/>
    <w:rsid w:val="00CA5417"/>
    <w:rsid w:val="00CB2C7D"/>
    <w:rsid w:val="00CB38A0"/>
    <w:rsid w:val="00CB3A39"/>
    <w:rsid w:val="00CB4B3B"/>
    <w:rsid w:val="00CB7C7E"/>
    <w:rsid w:val="00CC4C16"/>
    <w:rsid w:val="00CC7EF9"/>
    <w:rsid w:val="00CD068B"/>
    <w:rsid w:val="00CD0734"/>
    <w:rsid w:val="00CE048A"/>
    <w:rsid w:val="00CE48AB"/>
    <w:rsid w:val="00CE5B95"/>
    <w:rsid w:val="00CF2B91"/>
    <w:rsid w:val="00CF35D8"/>
    <w:rsid w:val="00CF4B10"/>
    <w:rsid w:val="00CF7970"/>
    <w:rsid w:val="00D051A5"/>
    <w:rsid w:val="00D06CA0"/>
    <w:rsid w:val="00D10D9D"/>
    <w:rsid w:val="00D129D7"/>
    <w:rsid w:val="00D13B09"/>
    <w:rsid w:val="00D163A9"/>
    <w:rsid w:val="00D1691D"/>
    <w:rsid w:val="00D17113"/>
    <w:rsid w:val="00D20CF3"/>
    <w:rsid w:val="00D2325E"/>
    <w:rsid w:val="00D26604"/>
    <w:rsid w:val="00D26939"/>
    <w:rsid w:val="00D4640F"/>
    <w:rsid w:val="00D500C1"/>
    <w:rsid w:val="00D65C5B"/>
    <w:rsid w:val="00D823DE"/>
    <w:rsid w:val="00D84FB5"/>
    <w:rsid w:val="00D8552B"/>
    <w:rsid w:val="00D8571F"/>
    <w:rsid w:val="00D91EF8"/>
    <w:rsid w:val="00D91F1B"/>
    <w:rsid w:val="00D92D4C"/>
    <w:rsid w:val="00DA35CA"/>
    <w:rsid w:val="00DA58D8"/>
    <w:rsid w:val="00DA7507"/>
    <w:rsid w:val="00DB0BBF"/>
    <w:rsid w:val="00DB1659"/>
    <w:rsid w:val="00DB49AC"/>
    <w:rsid w:val="00DC0952"/>
    <w:rsid w:val="00DC0D47"/>
    <w:rsid w:val="00DC2A49"/>
    <w:rsid w:val="00DC6034"/>
    <w:rsid w:val="00DC69F9"/>
    <w:rsid w:val="00DC7A7C"/>
    <w:rsid w:val="00DC7F70"/>
    <w:rsid w:val="00DD0C15"/>
    <w:rsid w:val="00DD4175"/>
    <w:rsid w:val="00DD50C2"/>
    <w:rsid w:val="00DD665F"/>
    <w:rsid w:val="00DE194B"/>
    <w:rsid w:val="00DE277D"/>
    <w:rsid w:val="00DE5EED"/>
    <w:rsid w:val="00DF4A4F"/>
    <w:rsid w:val="00E010B5"/>
    <w:rsid w:val="00E03A84"/>
    <w:rsid w:val="00E045D1"/>
    <w:rsid w:val="00E06AAA"/>
    <w:rsid w:val="00E07A7D"/>
    <w:rsid w:val="00E116F0"/>
    <w:rsid w:val="00E12930"/>
    <w:rsid w:val="00E1698F"/>
    <w:rsid w:val="00E17B17"/>
    <w:rsid w:val="00E17E32"/>
    <w:rsid w:val="00E21FDE"/>
    <w:rsid w:val="00E22B3D"/>
    <w:rsid w:val="00E24F29"/>
    <w:rsid w:val="00E32958"/>
    <w:rsid w:val="00E368CE"/>
    <w:rsid w:val="00E447AF"/>
    <w:rsid w:val="00E52A50"/>
    <w:rsid w:val="00E5379A"/>
    <w:rsid w:val="00E53E52"/>
    <w:rsid w:val="00E55D67"/>
    <w:rsid w:val="00E75729"/>
    <w:rsid w:val="00E7772D"/>
    <w:rsid w:val="00E808F9"/>
    <w:rsid w:val="00E81325"/>
    <w:rsid w:val="00E831B0"/>
    <w:rsid w:val="00E85E06"/>
    <w:rsid w:val="00E86207"/>
    <w:rsid w:val="00E87286"/>
    <w:rsid w:val="00E979BD"/>
    <w:rsid w:val="00EA63FB"/>
    <w:rsid w:val="00EA6B74"/>
    <w:rsid w:val="00EB2548"/>
    <w:rsid w:val="00EB4DBE"/>
    <w:rsid w:val="00EB5293"/>
    <w:rsid w:val="00EB729D"/>
    <w:rsid w:val="00EB7E1C"/>
    <w:rsid w:val="00EC0989"/>
    <w:rsid w:val="00EC0C77"/>
    <w:rsid w:val="00EC1EE0"/>
    <w:rsid w:val="00EC21AE"/>
    <w:rsid w:val="00EC35A9"/>
    <w:rsid w:val="00EC4476"/>
    <w:rsid w:val="00EC4790"/>
    <w:rsid w:val="00EC63EA"/>
    <w:rsid w:val="00ED150F"/>
    <w:rsid w:val="00EE2B21"/>
    <w:rsid w:val="00EE3DBD"/>
    <w:rsid w:val="00EF1DBF"/>
    <w:rsid w:val="00EF3289"/>
    <w:rsid w:val="00EF4F9D"/>
    <w:rsid w:val="00EF7723"/>
    <w:rsid w:val="00F02CCE"/>
    <w:rsid w:val="00F05454"/>
    <w:rsid w:val="00F14062"/>
    <w:rsid w:val="00F21D18"/>
    <w:rsid w:val="00F22FAF"/>
    <w:rsid w:val="00F25D72"/>
    <w:rsid w:val="00F33E21"/>
    <w:rsid w:val="00F378F4"/>
    <w:rsid w:val="00F407DD"/>
    <w:rsid w:val="00F4251B"/>
    <w:rsid w:val="00F4443E"/>
    <w:rsid w:val="00F44C37"/>
    <w:rsid w:val="00F46387"/>
    <w:rsid w:val="00F46DC7"/>
    <w:rsid w:val="00F5227B"/>
    <w:rsid w:val="00F54D34"/>
    <w:rsid w:val="00F60337"/>
    <w:rsid w:val="00F62805"/>
    <w:rsid w:val="00F63C9A"/>
    <w:rsid w:val="00F63DF3"/>
    <w:rsid w:val="00F66EB7"/>
    <w:rsid w:val="00F71844"/>
    <w:rsid w:val="00F7554F"/>
    <w:rsid w:val="00F80A6E"/>
    <w:rsid w:val="00F84F58"/>
    <w:rsid w:val="00F8619D"/>
    <w:rsid w:val="00F912F8"/>
    <w:rsid w:val="00F91FEE"/>
    <w:rsid w:val="00F928C1"/>
    <w:rsid w:val="00F931D6"/>
    <w:rsid w:val="00F96C68"/>
    <w:rsid w:val="00F97784"/>
    <w:rsid w:val="00FA10E3"/>
    <w:rsid w:val="00FA4362"/>
    <w:rsid w:val="00FA4A88"/>
    <w:rsid w:val="00FA706C"/>
    <w:rsid w:val="00FA7AB3"/>
    <w:rsid w:val="00FA7B2A"/>
    <w:rsid w:val="00FB5F9B"/>
    <w:rsid w:val="00FC115F"/>
    <w:rsid w:val="00FC343E"/>
    <w:rsid w:val="00FD0ACE"/>
    <w:rsid w:val="00FD0AED"/>
    <w:rsid w:val="00FD0B6C"/>
    <w:rsid w:val="00FD2631"/>
    <w:rsid w:val="00FD2D96"/>
    <w:rsid w:val="00FD4B6E"/>
    <w:rsid w:val="00FD698B"/>
    <w:rsid w:val="00FD70AD"/>
    <w:rsid w:val="00FE12D3"/>
    <w:rsid w:val="00FE1352"/>
    <w:rsid w:val="00FF1BF4"/>
    <w:rsid w:val="00FF293B"/>
    <w:rsid w:val="00FF37C1"/>
    <w:rsid w:val="00FF4BEF"/>
    <w:rsid w:val="00FF7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F5556"/>
    <w:rPr>
      <w:sz w:val="24"/>
    </w:rPr>
  </w:style>
  <w:style w:type="paragraph" w:styleId="1">
    <w:name w:val="heading 1"/>
    <w:basedOn w:val="a"/>
    <w:next w:val="a"/>
    <w:qFormat/>
    <w:rsid w:val="004F5556"/>
    <w:pPr>
      <w:keepNext/>
      <w:jc w:val="center"/>
      <w:outlineLvl w:val="0"/>
    </w:pPr>
    <w:rPr>
      <w:b/>
      <w:spacing w:val="10"/>
      <w:sz w:val="40"/>
    </w:rPr>
  </w:style>
  <w:style w:type="paragraph" w:styleId="2">
    <w:name w:val="heading 2"/>
    <w:basedOn w:val="a"/>
    <w:next w:val="a"/>
    <w:qFormat/>
    <w:rsid w:val="004F5556"/>
    <w:pPr>
      <w:keepNext/>
      <w:jc w:val="both"/>
      <w:outlineLvl w:val="1"/>
    </w:pPr>
  </w:style>
  <w:style w:type="paragraph" w:styleId="3">
    <w:name w:val="heading 3"/>
    <w:basedOn w:val="a"/>
    <w:next w:val="a"/>
    <w:qFormat/>
    <w:rsid w:val="004F5556"/>
    <w:pPr>
      <w:keepNext/>
      <w:outlineLvl w:val="2"/>
    </w:pPr>
    <w:rPr>
      <w:sz w:val="28"/>
    </w:rPr>
  </w:style>
  <w:style w:type="paragraph" w:styleId="4">
    <w:name w:val="heading 4"/>
    <w:basedOn w:val="a"/>
    <w:next w:val="a"/>
    <w:qFormat/>
    <w:rsid w:val="004F5556"/>
    <w:pPr>
      <w:keepNext/>
      <w:jc w:val="both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4F5556"/>
    <w:pPr>
      <w:jc w:val="center"/>
    </w:pPr>
    <w:rPr>
      <w:b/>
      <w:spacing w:val="40"/>
      <w:sz w:val="28"/>
    </w:rPr>
  </w:style>
  <w:style w:type="paragraph" w:styleId="20">
    <w:name w:val="Body Text 2"/>
    <w:basedOn w:val="a"/>
    <w:rsid w:val="004F5556"/>
    <w:pPr>
      <w:jc w:val="both"/>
    </w:pPr>
  </w:style>
  <w:style w:type="paragraph" w:customStyle="1" w:styleId="a4">
    <w:name w:val="Заголовок бланка"/>
    <w:next w:val="a5"/>
    <w:autoRedefine/>
    <w:rsid w:val="004F5556"/>
    <w:pPr>
      <w:jc w:val="center"/>
    </w:pPr>
    <w:rPr>
      <w:b/>
      <w:noProof/>
      <w:w w:val="120"/>
      <w:sz w:val="40"/>
    </w:rPr>
  </w:style>
  <w:style w:type="paragraph" w:styleId="a6">
    <w:name w:val="envelope address"/>
    <w:next w:val="a3"/>
    <w:autoRedefine/>
    <w:rsid w:val="004F5556"/>
    <w:pPr>
      <w:spacing w:before="240" w:after="380"/>
      <w:jc w:val="center"/>
    </w:pPr>
    <w:rPr>
      <w:b/>
      <w:noProof/>
      <w:w w:val="115"/>
      <w:sz w:val="16"/>
    </w:rPr>
  </w:style>
  <w:style w:type="paragraph" w:styleId="a7">
    <w:name w:val="Document Map"/>
    <w:basedOn w:val="a"/>
    <w:semiHidden/>
    <w:rsid w:val="00AF4033"/>
    <w:pPr>
      <w:shd w:val="clear" w:color="auto" w:fill="000080"/>
    </w:pPr>
    <w:rPr>
      <w:rFonts w:ascii="Tahoma" w:hAnsi="Tahoma" w:cs="Tahoma"/>
      <w:sz w:val="20"/>
    </w:rPr>
  </w:style>
  <w:style w:type="paragraph" w:customStyle="1" w:styleId="a5">
    <w:name w:val="Подзаголовок бданка"/>
    <w:next w:val="a6"/>
    <w:autoRedefine/>
    <w:rsid w:val="004F5556"/>
    <w:pPr>
      <w:spacing w:before="120"/>
      <w:jc w:val="center"/>
    </w:pPr>
    <w:rPr>
      <w:b/>
      <w:noProof/>
      <w:spacing w:val="10"/>
      <w:w w:val="115"/>
      <w:sz w:val="22"/>
    </w:rPr>
  </w:style>
  <w:style w:type="paragraph" w:customStyle="1" w:styleId="a8">
    <w:name w:val="Номер и дата"/>
    <w:next w:val="a"/>
    <w:autoRedefine/>
    <w:rsid w:val="004F5556"/>
    <w:pPr>
      <w:ind w:left="964"/>
    </w:pPr>
    <w:rPr>
      <w:b/>
      <w:noProof/>
      <w:sz w:val="18"/>
    </w:rPr>
  </w:style>
  <w:style w:type="paragraph" w:styleId="a9">
    <w:name w:val="Balloon Text"/>
    <w:basedOn w:val="a"/>
    <w:link w:val="aa"/>
    <w:rsid w:val="00D2693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rsid w:val="00D26939"/>
    <w:rPr>
      <w:rFonts w:ascii="Segoe UI" w:hAnsi="Segoe UI" w:cs="Segoe UI"/>
      <w:sz w:val="18"/>
      <w:szCs w:val="18"/>
    </w:rPr>
  </w:style>
  <w:style w:type="paragraph" w:styleId="ab">
    <w:name w:val="List Paragraph"/>
    <w:basedOn w:val="a"/>
    <w:uiPriority w:val="34"/>
    <w:qFormat/>
    <w:rsid w:val="00BF12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F5556"/>
    <w:rPr>
      <w:sz w:val="24"/>
    </w:rPr>
  </w:style>
  <w:style w:type="paragraph" w:styleId="1">
    <w:name w:val="heading 1"/>
    <w:basedOn w:val="a"/>
    <w:next w:val="a"/>
    <w:qFormat/>
    <w:rsid w:val="004F5556"/>
    <w:pPr>
      <w:keepNext/>
      <w:jc w:val="center"/>
      <w:outlineLvl w:val="0"/>
    </w:pPr>
    <w:rPr>
      <w:b/>
      <w:spacing w:val="10"/>
      <w:sz w:val="40"/>
    </w:rPr>
  </w:style>
  <w:style w:type="paragraph" w:styleId="2">
    <w:name w:val="heading 2"/>
    <w:basedOn w:val="a"/>
    <w:next w:val="a"/>
    <w:qFormat/>
    <w:rsid w:val="004F5556"/>
    <w:pPr>
      <w:keepNext/>
      <w:jc w:val="both"/>
      <w:outlineLvl w:val="1"/>
    </w:pPr>
  </w:style>
  <w:style w:type="paragraph" w:styleId="3">
    <w:name w:val="heading 3"/>
    <w:basedOn w:val="a"/>
    <w:next w:val="a"/>
    <w:qFormat/>
    <w:rsid w:val="004F5556"/>
    <w:pPr>
      <w:keepNext/>
      <w:outlineLvl w:val="2"/>
    </w:pPr>
    <w:rPr>
      <w:sz w:val="28"/>
    </w:rPr>
  </w:style>
  <w:style w:type="paragraph" w:styleId="4">
    <w:name w:val="heading 4"/>
    <w:basedOn w:val="a"/>
    <w:next w:val="a"/>
    <w:qFormat/>
    <w:rsid w:val="004F5556"/>
    <w:pPr>
      <w:keepNext/>
      <w:jc w:val="both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4F5556"/>
    <w:pPr>
      <w:jc w:val="center"/>
    </w:pPr>
    <w:rPr>
      <w:b/>
      <w:spacing w:val="40"/>
      <w:sz w:val="28"/>
    </w:rPr>
  </w:style>
  <w:style w:type="paragraph" w:styleId="20">
    <w:name w:val="Body Text 2"/>
    <w:basedOn w:val="a"/>
    <w:rsid w:val="004F5556"/>
    <w:pPr>
      <w:jc w:val="both"/>
    </w:pPr>
  </w:style>
  <w:style w:type="paragraph" w:customStyle="1" w:styleId="a4">
    <w:name w:val="Заголовок бланка"/>
    <w:next w:val="a5"/>
    <w:autoRedefine/>
    <w:rsid w:val="004F5556"/>
    <w:pPr>
      <w:jc w:val="center"/>
    </w:pPr>
    <w:rPr>
      <w:b/>
      <w:noProof/>
      <w:w w:val="120"/>
      <w:sz w:val="40"/>
    </w:rPr>
  </w:style>
  <w:style w:type="paragraph" w:styleId="a6">
    <w:name w:val="envelope address"/>
    <w:next w:val="a3"/>
    <w:autoRedefine/>
    <w:rsid w:val="004F5556"/>
    <w:pPr>
      <w:spacing w:before="240" w:after="380"/>
      <w:jc w:val="center"/>
    </w:pPr>
    <w:rPr>
      <w:b/>
      <w:noProof/>
      <w:w w:val="115"/>
      <w:sz w:val="16"/>
    </w:rPr>
  </w:style>
  <w:style w:type="paragraph" w:styleId="a7">
    <w:name w:val="Document Map"/>
    <w:basedOn w:val="a"/>
    <w:semiHidden/>
    <w:rsid w:val="00AF4033"/>
    <w:pPr>
      <w:shd w:val="clear" w:color="auto" w:fill="000080"/>
    </w:pPr>
    <w:rPr>
      <w:rFonts w:ascii="Tahoma" w:hAnsi="Tahoma" w:cs="Tahoma"/>
      <w:sz w:val="20"/>
    </w:rPr>
  </w:style>
  <w:style w:type="paragraph" w:customStyle="1" w:styleId="a5">
    <w:name w:val="Подзаголовок бданка"/>
    <w:next w:val="a6"/>
    <w:autoRedefine/>
    <w:rsid w:val="004F5556"/>
    <w:pPr>
      <w:spacing w:before="120"/>
      <w:jc w:val="center"/>
    </w:pPr>
    <w:rPr>
      <w:b/>
      <w:noProof/>
      <w:spacing w:val="10"/>
      <w:w w:val="115"/>
      <w:sz w:val="22"/>
    </w:rPr>
  </w:style>
  <w:style w:type="paragraph" w:customStyle="1" w:styleId="a8">
    <w:name w:val="Номер и дата"/>
    <w:next w:val="a"/>
    <w:autoRedefine/>
    <w:rsid w:val="004F5556"/>
    <w:pPr>
      <w:ind w:left="964"/>
    </w:pPr>
    <w:rPr>
      <w:b/>
      <w:noProof/>
      <w:sz w:val="18"/>
    </w:rPr>
  </w:style>
  <w:style w:type="paragraph" w:styleId="a9">
    <w:name w:val="Balloon Text"/>
    <w:basedOn w:val="a"/>
    <w:link w:val="aa"/>
    <w:rsid w:val="00D2693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rsid w:val="00D26939"/>
    <w:rPr>
      <w:rFonts w:ascii="Segoe UI" w:hAnsi="Segoe UI" w:cs="Segoe UI"/>
      <w:sz w:val="18"/>
      <w:szCs w:val="18"/>
    </w:rPr>
  </w:style>
  <w:style w:type="paragraph" w:styleId="ab">
    <w:name w:val="List Paragraph"/>
    <w:basedOn w:val="a"/>
    <w:uiPriority w:val="34"/>
    <w:qFormat/>
    <w:rsid w:val="00BF12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8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65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9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&#1064;&#1072;&#1073;&#1083;&#1086;&#1085;&#1099;\&#1041;&#1083;&#1072;&#1085;&#1082;&#1080;%20&#1072;&#1076;&#1084;&#1080;&#1085;&#1080;&#1089;&#1090;&#1088;&#1072;&#1094;&#1080;&#1080;\&#1055;&#1080;&#1089;&#1100;&#1084;&#1086;%20&#1072;&#1076;&#1084;&#1080;&#1085;&#1080;&#1089;&#1090;&#1088;&#1072;&#1094;&#1080;&#1080;%20&#1089;%20&#1088;&#1077;&#1082;&#1074;&#1080;&#1079;&#1080;&#1090;&#1072;&#1084;&#1080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0C9A7B-EEF4-4A60-AF6A-EE6DBF9590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Письмо администрации с реквизитами</Template>
  <TotalTime>0</TotalTime>
  <Pages>1</Pages>
  <Words>399</Words>
  <Characters>2277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ГЛАВА</vt:lpstr>
    </vt:vector>
  </TitlesOfParts>
  <Company/>
  <LinksUpToDate>false</LinksUpToDate>
  <CharactersWithSpaces>2671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ГЛАВА</dc:title>
  <dc:creator>MaeXtro</dc:creator>
  <cp:lastModifiedBy>Левшина Екатерина Львовна</cp:lastModifiedBy>
  <cp:revision>2</cp:revision>
  <cp:lastPrinted>2024-11-29T12:10:00Z</cp:lastPrinted>
  <dcterms:created xsi:type="dcterms:W3CDTF">2024-12-06T08:57:00Z</dcterms:created>
  <dcterms:modified xsi:type="dcterms:W3CDTF">2024-12-06T08:57:00Z</dcterms:modified>
</cp:coreProperties>
</file>